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SCHARPE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fl.1417-8)</w:t>
      </w:r>
    </w:p>
    <w:p w:rsidR="00E717F7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Kinlet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:rsidR="00E717F7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17F7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17F7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1417-8</w:t>
      </w:r>
      <w:r>
        <w:rPr>
          <w:rFonts w:ascii="Times New Roman" w:hAnsi="Times New Roman" w:cs="Times New Roman"/>
          <w:sz w:val="24"/>
          <w:szCs w:val="24"/>
        </w:rPr>
        <w:tab/>
        <w:t>He resigned.</w:t>
      </w:r>
    </w:p>
    <w:p w:rsidR="00E717F7" w:rsidRDefault="00E717F7" w:rsidP="00E71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 1417-20, p.118)</w:t>
      </w:r>
    </w:p>
    <w:p w:rsidR="00E717F7" w:rsidRDefault="00E717F7" w:rsidP="00E71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17F7" w:rsidRDefault="00E717F7" w:rsidP="00E717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17F7" w:rsidRPr="006E647E" w:rsidRDefault="00E717F7" w:rsidP="00E717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E717F7" w:rsidRPr="00E717F7" w:rsidRDefault="00E717F7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E717F7" w:rsidRPr="00E71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7F7" w:rsidRDefault="00E717F7" w:rsidP="00564E3C">
      <w:pPr>
        <w:spacing w:after="0" w:line="240" w:lineRule="auto"/>
      </w:pPr>
      <w:r>
        <w:separator/>
      </w:r>
    </w:p>
  </w:endnote>
  <w:endnote w:type="continuationSeparator" w:id="0">
    <w:p w:rsidR="00E717F7" w:rsidRDefault="00E717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717F7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7F7" w:rsidRDefault="00E717F7" w:rsidP="00564E3C">
      <w:pPr>
        <w:spacing w:after="0" w:line="240" w:lineRule="auto"/>
      </w:pPr>
      <w:r>
        <w:separator/>
      </w:r>
    </w:p>
  </w:footnote>
  <w:footnote w:type="continuationSeparator" w:id="0">
    <w:p w:rsidR="00E717F7" w:rsidRDefault="00E717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F7"/>
    <w:rsid w:val="00372DC6"/>
    <w:rsid w:val="00564E3C"/>
    <w:rsid w:val="0064591D"/>
    <w:rsid w:val="00DD5B8A"/>
    <w:rsid w:val="00E717F7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2A0A7"/>
  <w15:chartTrackingRefBased/>
  <w15:docId w15:val="{71D7E0E0-0A62-4AAF-A4FE-A964AF31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2015-12-23T20:33:00Z</dcterms:created>
  <dcterms:modified xsi:type="dcterms:W3CDTF">2015-12-23T20:38:00Z</dcterms:modified>
</cp:coreProperties>
</file>